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84D" w:rsidRPr="002777AF" w:rsidRDefault="0037584D" w:rsidP="00BA725E">
      <w:pPr>
        <w:suppressAutoHyphens/>
        <w:spacing w:after="0" w:line="240" w:lineRule="auto"/>
        <w:jc w:val="center"/>
        <w:rPr>
          <w:rFonts w:ascii="Times New Roman" w:hAnsi="Times New Roman" w:cs="Times New Roman"/>
          <w:b/>
          <w:bCs/>
          <w:sz w:val="24"/>
          <w:szCs w:val="24"/>
          <w:lang w:val="kk-KZ"/>
        </w:rPr>
      </w:pPr>
      <w:r w:rsidRPr="002777AF">
        <w:rPr>
          <w:rFonts w:ascii="Times New Roman" w:hAnsi="Times New Roman" w:cs="Times New Roman"/>
          <w:b/>
          <w:bCs/>
          <w:sz w:val="24"/>
          <w:szCs w:val="24"/>
          <w:lang w:val="kk-KZ"/>
        </w:rPr>
        <w:t xml:space="preserve">ДӘРІЛІК ЗАТТАР МЕН </w:t>
      </w:r>
      <w:r>
        <w:rPr>
          <w:rFonts w:ascii="Times New Roman" w:hAnsi="Times New Roman" w:cs="Times New Roman"/>
          <w:b/>
          <w:bCs/>
          <w:sz w:val="24"/>
          <w:szCs w:val="24"/>
          <w:lang w:val="kk-KZ"/>
        </w:rPr>
        <w:t>МЕДИЦИНАЛЫҚ БҰЙЫМДАРДЫ</w:t>
      </w:r>
      <w:r w:rsidRPr="002777AF">
        <w:rPr>
          <w:rFonts w:ascii="Times New Roman" w:hAnsi="Times New Roman" w:cs="Times New Roman"/>
          <w:b/>
          <w:bCs/>
          <w:sz w:val="24"/>
          <w:szCs w:val="24"/>
          <w:lang w:val="kk-KZ"/>
        </w:rPr>
        <w:t xml:space="preserve"> САТЫП АЛУ ӨТКІЗУ ТУРАЛЫ </w:t>
      </w:r>
    </w:p>
    <w:p w:rsidR="0037584D" w:rsidRPr="002777AF" w:rsidRDefault="0037584D" w:rsidP="00BA725E">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202</w:t>
      </w:r>
      <w:r w:rsidRPr="00B97FBA">
        <w:rPr>
          <w:rFonts w:ascii="Times New Roman" w:hAnsi="Times New Roman" w:cs="Times New Roman"/>
          <w:b/>
          <w:bCs/>
          <w:sz w:val="24"/>
          <w:szCs w:val="24"/>
          <w:lang w:val="kk-KZ"/>
        </w:rPr>
        <w:t>3</w:t>
      </w:r>
      <w:r>
        <w:rPr>
          <w:rFonts w:ascii="Times New Roman" w:hAnsi="Times New Roman" w:cs="Times New Roman"/>
          <w:b/>
          <w:bCs/>
          <w:sz w:val="24"/>
          <w:szCs w:val="24"/>
          <w:lang w:val="kk-KZ"/>
        </w:rPr>
        <w:t xml:space="preserve"> жылғы 13 наурыз </w:t>
      </w:r>
      <w:r w:rsidRPr="00D640A0">
        <w:rPr>
          <w:rFonts w:ascii="Times New Roman" w:hAnsi="Times New Roman" w:cs="Times New Roman"/>
          <w:b/>
          <w:bCs/>
          <w:sz w:val="24"/>
          <w:szCs w:val="24"/>
          <w:lang w:val="kk-KZ"/>
        </w:rPr>
        <w:t>№</w:t>
      </w:r>
      <w:r>
        <w:rPr>
          <w:rFonts w:ascii="Times New Roman" w:hAnsi="Times New Roman" w:cs="Times New Roman"/>
          <w:b/>
          <w:bCs/>
          <w:sz w:val="24"/>
          <w:szCs w:val="24"/>
          <w:lang w:val="kk-KZ"/>
        </w:rPr>
        <w:t>6</w:t>
      </w:r>
      <w:r w:rsidRPr="00D640A0">
        <w:rPr>
          <w:rFonts w:ascii="Times New Roman" w:hAnsi="Times New Roman" w:cs="Times New Roman"/>
          <w:b/>
          <w:bCs/>
          <w:sz w:val="24"/>
          <w:szCs w:val="24"/>
          <w:lang w:val="kk-KZ"/>
        </w:rPr>
        <w:t xml:space="preserve"> </w:t>
      </w:r>
      <w:r w:rsidRPr="002777AF">
        <w:rPr>
          <w:rFonts w:ascii="Times New Roman" w:hAnsi="Times New Roman" w:cs="Times New Roman"/>
          <w:b/>
          <w:bCs/>
          <w:sz w:val="24"/>
          <w:szCs w:val="24"/>
          <w:lang w:val="kk-KZ"/>
        </w:rPr>
        <w:t>ХАБАРЛАМА</w:t>
      </w:r>
    </w:p>
    <w:p w:rsidR="0037584D" w:rsidRPr="002777AF" w:rsidRDefault="0037584D" w:rsidP="00BA725E">
      <w:pPr>
        <w:spacing w:after="0"/>
        <w:jc w:val="both"/>
        <w:rPr>
          <w:rFonts w:ascii="Times New Roman" w:hAnsi="Times New Roman" w:cs="Times New Roman"/>
          <w:sz w:val="24"/>
          <w:szCs w:val="24"/>
          <w:lang w:val="kk-KZ"/>
        </w:rPr>
      </w:pPr>
      <w:r w:rsidRPr="002777AF">
        <w:rPr>
          <w:sz w:val="24"/>
          <w:szCs w:val="24"/>
          <w:lang w:val="kk-KZ"/>
        </w:rPr>
        <w:tab/>
      </w:r>
    </w:p>
    <w:p w:rsidR="0037584D" w:rsidRPr="002777AF" w:rsidRDefault="0037584D" w:rsidP="00BA725E">
      <w:pPr>
        <w:spacing w:after="0"/>
        <w:ind w:firstLine="708"/>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Тапсырыс беруші – </w:t>
      </w:r>
      <w:r w:rsidRPr="007E7E86">
        <w:rPr>
          <w:rFonts w:ascii="Times New Roman" w:hAnsi="Times New Roman" w:cs="Times New Roman"/>
          <w:sz w:val="24"/>
          <w:szCs w:val="24"/>
          <w:lang w:val="kk-KZ"/>
        </w:rPr>
        <w:t>"Солтүстік Қазақстан облысы Полиция департаментінің емханасы бар госпиталі" мемлекеттік мекемесі</w:t>
      </w:r>
      <w:r w:rsidRPr="002777AF">
        <w:rPr>
          <w:rFonts w:ascii="Times New Roman" w:hAnsi="Times New Roman" w:cs="Times New Roman"/>
          <w:sz w:val="24"/>
          <w:szCs w:val="24"/>
          <w:lang w:val="kk-KZ"/>
        </w:rPr>
        <w:t xml:space="preserve">, Петропавл қаласы, </w:t>
      </w:r>
      <w:r>
        <w:rPr>
          <w:rFonts w:ascii="Times New Roman" w:hAnsi="Times New Roman" w:cs="Times New Roman"/>
          <w:sz w:val="24"/>
          <w:szCs w:val="24"/>
          <w:lang w:val="kk-KZ"/>
        </w:rPr>
        <w:t>Алматинская көшесі, 55</w:t>
      </w:r>
      <w:r w:rsidRPr="002777AF">
        <w:rPr>
          <w:rFonts w:ascii="Times New Roman" w:hAnsi="Times New Roman" w:cs="Times New Roman"/>
          <w:sz w:val="24"/>
          <w:szCs w:val="24"/>
          <w:lang w:val="kk-KZ"/>
        </w:rPr>
        <w:t xml:space="preserve"> мекен-жайы бойынша дәрілік заттар мен </w:t>
      </w:r>
      <w:r w:rsidRPr="00E25902">
        <w:rPr>
          <w:rFonts w:ascii="Times New Roman" w:hAnsi="Times New Roman" w:cs="Times New Roman"/>
          <w:sz w:val="24"/>
          <w:szCs w:val="24"/>
          <w:lang w:val="kk-KZ"/>
        </w:rPr>
        <w:t>медициналық бұйымдарды</w:t>
      </w:r>
      <w:r w:rsidRPr="002777AF">
        <w:rPr>
          <w:rFonts w:ascii="Times New Roman" w:hAnsi="Times New Roman" w:cs="Times New Roman"/>
          <w:sz w:val="24"/>
          <w:szCs w:val="24"/>
          <w:lang w:val="kk-KZ"/>
        </w:rPr>
        <w:t xml:space="preserve"> бағалық ұсыныстар сұрату тәсілімен сатып алатындығын хабарлайды.</w:t>
      </w:r>
    </w:p>
    <w:p w:rsidR="0037584D" w:rsidRDefault="0037584D"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Сатып алынатын тауарлардың толық тізімі, олардың саны, толық ерекшеліктері, жеткізу орны және әр тауарды сатып алуға бөлінген сома 1 қосымшада көрсетілген.</w:t>
      </w:r>
    </w:p>
    <w:p w:rsidR="0037584D" w:rsidRPr="00DD0671" w:rsidRDefault="0037584D" w:rsidP="00BA725E">
      <w:pPr>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Талап етілетін жеткізу мерзімі: келісім-шарт жасасқан күннен Тапсырыс берушінің сұранымы бойынша.</w:t>
      </w:r>
    </w:p>
    <w:p w:rsidR="0037584D" w:rsidRPr="002777AF" w:rsidRDefault="0037584D" w:rsidP="00BA725E">
      <w:pPr>
        <w:spacing w:after="0"/>
        <w:ind w:firstLine="708"/>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Құжаттарды ұсыну (қабылдау) орыны: Солтүстік Қазақстан облысы, Петропавл қ., </w:t>
      </w:r>
      <w:r>
        <w:rPr>
          <w:rFonts w:ascii="Times New Roman" w:hAnsi="Times New Roman" w:cs="Times New Roman"/>
          <w:sz w:val="24"/>
          <w:szCs w:val="24"/>
          <w:lang w:val="kk-KZ"/>
        </w:rPr>
        <w:t>Алматинская к., 55</w:t>
      </w:r>
      <w:r w:rsidRPr="002777AF">
        <w:rPr>
          <w:rFonts w:ascii="Times New Roman" w:hAnsi="Times New Roman" w:cs="Times New Roman"/>
          <w:sz w:val="24"/>
          <w:szCs w:val="24"/>
          <w:lang w:val="kk-KZ"/>
        </w:rPr>
        <w:t xml:space="preserve"> (</w:t>
      </w:r>
      <w:r>
        <w:rPr>
          <w:rFonts w:ascii="Times New Roman" w:hAnsi="Times New Roman" w:cs="Times New Roman"/>
          <w:sz w:val="24"/>
          <w:szCs w:val="24"/>
          <w:lang w:val="kk-KZ"/>
        </w:rPr>
        <w:t>бухгалтерия</w:t>
      </w:r>
      <w:r w:rsidRPr="002777AF">
        <w:rPr>
          <w:rFonts w:ascii="Times New Roman" w:hAnsi="Times New Roman" w:cs="Times New Roman"/>
          <w:sz w:val="24"/>
          <w:szCs w:val="24"/>
          <w:lang w:val="kk-KZ"/>
        </w:rPr>
        <w:t>)</w:t>
      </w:r>
    </w:p>
    <w:p w:rsidR="0037584D" w:rsidRPr="00B63466" w:rsidRDefault="0037584D"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Бағалық ұсыныстарды ұсынудың ақтық мерзімі </w:t>
      </w:r>
      <w:r w:rsidRPr="00B63466">
        <w:rPr>
          <w:rFonts w:ascii="Times New Roman" w:hAnsi="Times New Roman" w:cs="Times New Roman"/>
          <w:sz w:val="24"/>
          <w:szCs w:val="24"/>
          <w:lang w:val="kk-KZ"/>
        </w:rPr>
        <w:t>20</w:t>
      </w:r>
      <w:r>
        <w:rPr>
          <w:rFonts w:ascii="Times New Roman" w:hAnsi="Times New Roman" w:cs="Times New Roman"/>
          <w:sz w:val="24"/>
          <w:szCs w:val="24"/>
          <w:lang w:val="kk-KZ"/>
        </w:rPr>
        <w:t>2</w:t>
      </w:r>
      <w:r w:rsidRPr="00BF2EA2">
        <w:rPr>
          <w:rFonts w:ascii="Times New Roman" w:hAnsi="Times New Roman" w:cs="Times New Roman"/>
          <w:sz w:val="24"/>
          <w:szCs w:val="24"/>
          <w:lang w:val="kk-KZ"/>
        </w:rPr>
        <w:t>3</w:t>
      </w:r>
      <w:r w:rsidRPr="00B63466">
        <w:rPr>
          <w:rFonts w:ascii="Times New Roman" w:hAnsi="Times New Roman" w:cs="Times New Roman"/>
          <w:sz w:val="24"/>
          <w:szCs w:val="24"/>
          <w:lang w:val="kk-KZ"/>
        </w:rPr>
        <w:t xml:space="preserve"> жылғы</w:t>
      </w:r>
      <w:r>
        <w:rPr>
          <w:rFonts w:ascii="Times New Roman" w:hAnsi="Times New Roman" w:cs="Times New Roman"/>
          <w:sz w:val="24"/>
          <w:szCs w:val="24"/>
          <w:lang w:val="kk-KZ"/>
        </w:rPr>
        <w:t xml:space="preserve"> 20 наурыз </w:t>
      </w:r>
      <w:r w:rsidRPr="00B63466">
        <w:rPr>
          <w:rFonts w:ascii="Times New Roman" w:hAnsi="Times New Roman" w:cs="Times New Roman"/>
          <w:sz w:val="24"/>
          <w:szCs w:val="24"/>
          <w:lang w:val="kk-KZ"/>
        </w:rPr>
        <w:t>1</w:t>
      </w:r>
      <w:r>
        <w:rPr>
          <w:rFonts w:ascii="Times New Roman" w:hAnsi="Times New Roman" w:cs="Times New Roman"/>
          <w:sz w:val="24"/>
          <w:szCs w:val="24"/>
          <w:lang w:val="kk-KZ"/>
        </w:rPr>
        <w:t>3</w:t>
      </w:r>
      <w:r w:rsidRPr="00B63466">
        <w:rPr>
          <w:rFonts w:ascii="Times New Roman" w:hAnsi="Times New Roman" w:cs="Times New Roman"/>
          <w:sz w:val="24"/>
          <w:szCs w:val="24"/>
          <w:lang w:val="kk-KZ"/>
        </w:rPr>
        <w:t xml:space="preserve"> сағат </w:t>
      </w:r>
      <w:r>
        <w:rPr>
          <w:rFonts w:ascii="Times New Roman" w:hAnsi="Times New Roman" w:cs="Times New Roman"/>
          <w:sz w:val="24"/>
          <w:szCs w:val="24"/>
          <w:lang w:val="kk-KZ"/>
        </w:rPr>
        <w:t>0</w:t>
      </w:r>
      <w:r w:rsidRPr="00B63466">
        <w:rPr>
          <w:rFonts w:ascii="Times New Roman" w:hAnsi="Times New Roman" w:cs="Times New Roman"/>
          <w:sz w:val="24"/>
          <w:szCs w:val="24"/>
          <w:lang w:val="kk-KZ"/>
        </w:rPr>
        <w:t>0 минут.</w:t>
      </w:r>
    </w:p>
    <w:p w:rsidR="0037584D" w:rsidRPr="002777AF" w:rsidRDefault="0037584D" w:rsidP="00BA725E">
      <w:pPr>
        <w:ind w:firstLine="709"/>
        <w:jc w:val="both"/>
        <w:rPr>
          <w:rFonts w:ascii="Times New Roman" w:hAnsi="Times New Roman" w:cs="Times New Roman"/>
          <w:sz w:val="24"/>
          <w:szCs w:val="24"/>
          <w:lang w:val="kk-KZ"/>
        </w:rPr>
      </w:pPr>
      <w:r w:rsidRPr="00B63466">
        <w:rPr>
          <w:rFonts w:ascii="Times New Roman" w:hAnsi="Times New Roman" w:cs="Times New Roman"/>
          <w:sz w:val="24"/>
          <w:szCs w:val="24"/>
          <w:lang w:val="kk-KZ"/>
        </w:rPr>
        <w:t>Бағалық ұсыныстарымен конверттер 20</w:t>
      </w:r>
      <w:r>
        <w:rPr>
          <w:rFonts w:ascii="Times New Roman" w:hAnsi="Times New Roman" w:cs="Times New Roman"/>
          <w:sz w:val="24"/>
          <w:szCs w:val="24"/>
          <w:lang w:val="kk-KZ"/>
        </w:rPr>
        <w:t>23 жылғы 20 наурыз 14</w:t>
      </w:r>
      <w:r w:rsidRPr="002777AF">
        <w:rPr>
          <w:rFonts w:ascii="Times New Roman" w:hAnsi="Times New Roman" w:cs="Times New Roman"/>
          <w:sz w:val="24"/>
          <w:szCs w:val="24"/>
          <w:lang w:val="kk-KZ"/>
        </w:rPr>
        <w:t xml:space="preserve"> сағат </w:t>
      </w:r>
      <w:r>
        <w:rPr>
          <w:rFonts w:ascii="Times New Roman" w:hAnsi="Times New Roman" w:cs="Times New Roman"/>
          <w:sz w:val="24"/>
          <w:szCs w:val="24"/>
          <w:lang w:val="kk-KZ"/>
        </w:rPr>
        <w:t>30</w:t>
      </w:r>
      <w:r w:rsidRPr="002777AF">
        <w:rPr>
          <w:rFonts w:ascii="Times New Roman" w:hAnsi="Times New Roman" w:cs="Times New Roman"/>
          <w:sz w:val="24"/>
          <w:szCs w:val="24"/>
          <w:lang w:val="kk-KZ"/>
        </w:rPr>
        <w:t xml:space="preserve"> минутта келесі мекен-жай бойынша ашылады: Солтүстік Қазақстан облысы, Петропавл қ., </w:t>
      </w:r>
      <w:r>
        <w:rPr>
          <w:rFonts w:ascii="Times New Roman" w:hAnsi="Times New Roman" w:cs="Times New Roman"/>
          <w:sz w:val="24"/>
          <w:szCs w:val="24"/>
          <w:lang w:val="kk-KZ"/>
        </w:rPr>
        <w:t>Алматинская к., 55</w:t>
      </w:r>
      <w:r w:rsidRPr="002777AF">
        <w:rPr>
          <w:rFonts w:ascii="Times New Roman" w:hAnsi="Times New Roman" w:cs="Times New Roman"/>
          <w:sz w:val="24"/>
          <w:szCs w:val="24"/>
          <w:lang w:val="kk-KZ"/>
        </w:rPr>
        <w:t xml:space="preserve"> (</w:t>
      </w:r>
      <w:r>
        <w:rPr>
          <w:rFonts w:ascii="Times New Roman" w:hAnsi="Times New Roman" w:cs="Times New Roman"/>
          <w:sz w:val="24"/>
          <w:szCs w:val="24"/>
          <w:lang w:val="kk-KZ"/>
        </w:rPr>
        <w:t>бухгалтерия, 5-ші қабат</w:t>
      </w:r>
      <w:r w:rsidRPr="002777AF">
        <w:rPr>
          <w:rFonts w:ascii="Times New Roman" w:hAnsi="Times New Roman" w:cs="Times New Roman"/>
          <w:sz w:val="24"/>
          <w:szCs w:val="24"/>
          <w:lang w:val="kk-KZ"/>
        </w:rPr>
        <w:t>).</w:t>
      </w:r>
    </w:p>
    <w:p w:rsidR="0037584D" w:rsidRPr="002777AF" w:rsidRDefault="0037584D"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Әрбір әлеуетті жеткізуші бағалық ұсыныстарды ұсыну мерзімі аяқталғанға дейін тек бір ғана бағалық ұсынысты басылған түрде ұсынады. Конверт денсаулық сақтау саласының уәкілетті органымен бекітілген нысан бойынша тапсырыс беруші немесе сатып алуды ұйымдастырушы бекіткен мерзімде, лицензия беру немесе рұқсат етілген шаралар арқылы рұқсат етілген органдар жүзеге асыратын қызмет немесе әрекет (шара) атқаруға жеке немесе заңды тұлғаның құқықтарын растайтын рұқсаттан, сонымен қатар ұсынылған тауарлардың Ереженің 4-бөлімінде бекітілген талаптарына сәйкестігін растайтын құжаттардан тұрады.</w:t>
      </w:r>
    </w:p>
    <w:p w:rsidR="0037584D" w:rsidRPr="002147E9" w:rsidRDefault="0037584D" w:rsidP="00335E3C">
      <w:pPr>
        <w:rPr>
          <w:lang w:val="kk-KZ"/>
        </w:rPr>
      </w:pPr>
    </w:p>
    <w:p w:rsidR="0037584D" w:rsidRPr="002777AF" w:rsidRDefault="0037584D" w:rsidP="0021279D">
      <w:pPr>
        <w:spacing w:after="0"/>
        <w:jc w:val="both"/>
        <w:rPr>
          <w:sz w:val="24"/>
          <w:szCs w:val="24"/>
          <w:lang w:val="kk-KZ"/>
        </w:rPr>
      </w:pPr>
    </w:p>
    <w:p w:rsidR="0037584D" w:rsidRDefault="0037584D" w:rsidP="0021279D">
      <w:pPr>
        <w:spacing w:after="0"/>
        <w:jc w:val="center"/>
        <w:outlineLvl w:val="0"/>
        <w:rPr>
          <w:sz w:val="24"/>
          <w:szCs w:val="24"/>
          <w:lang w:val="kk-KZ"/>
        </w:rPr>
      </w:pPr>
    </w:p>
    <w:p w:rsidR="0037584D" w:rsidRDefault="0037584D" w:rsidP="0021279D">
      <w:pPr>
        <w:spacing w:after="0"/>
        <w:jc w:val="center"/>
        <w:outlineLvl w:val="0"/>
        <w:rPr>
          <w:sz w:val="24"/>
          <w:szCs w:val="24"/>
          <w:lang w:val="kk-KZ"/>
        </w:rPr>
      </w:pPr>
    </w:p>
    <w:p w:rsidR="0037584D" w:rsidRDefault="0037584D" w:rsidP="0021279D">
      <w:pPr>
        <w:spacing w:after="0"/>
        <w:jc w:val="center"/>
        <w:outlineLvl w:val="0"/>
        <w:rPr>
          <w:sz w:val="24"/>
          <w:szCs w:val="24"/>
          <w:lang w:val="kk-KZ"/>
        </w:rPr>
      </w:pPr>
    </w:p>
    <w:p w:rsidR="0037584D" w:rsidRDefault="0037584D" w:rsidP="0021279D">
      <w:pPr>
        <w:spacing w:after="0"/>
        <w:jc w:val="center"/>
        <w:outlineLvl w:val="0"/>
        <w:rPr>
          <w:sz w:val="24"/>
          <w:szCs w:val="24"/>
          <w:lang w:val="kk-KZ"/>
        </w:rPr>
      </w:pPr>
    </w:p>
    <w:p w:rsidR="0037584D" w:rsidRDefault="0037584D" w:rsidP="0021279D">
      <w:pPr>
        <w:spacing w:after="0"/>
        <w:jc w:val="center"/>
        <w:outlineLvl w:val="0"/>
        <w:rPr>
          <w:sz w:val="24"/>
          <w:szCs w:val="24"/>
          <w:lang w:val="kk-KZ"/>
        </w:rPr>
      </w:pPr>
    </w:p>
    <w:p w:rsidR="0037584D" w:rsidRDefault="0037584D" w:rsidP="0021279D">
      <w:pPr>
        <w:spacing w:after="0"/>
        <w:jc w:val="center"/>
        <w:outlineLvl w:val="0"/>
        <w:rPr>
          <w:sz w:val="24"/>
          <w:szCs w:val="24"/>
          <w:lang w:val="kk-KZ"/>
        </w:rPr>
      </w:pPr>
    </w:p>
    <w:p w:rsidR="0037584D" w:rsidRDefault="0037584D" w:rsidP="0021279D">
      <w:pPr>
        <w:spacing w:after="0"/>
        <w:jc w:val="center"/>
        <w:outlineLvl w:val="0"/>
        <w:rPr>
          <w:sz w:val="24"/>
          <w:szCs w:val="24"/>
          <w:lang w:val="kk-KZ"/>
        </w:rPr>
      </w:pPr>
    </w:p>
    <w:p w:rsidR="0037584D" w:rsidRDefault="0037584D" w:rsidP="0021279D">
      <w:pPr>
        <w:spacing w:after="0"/>
        <w:jc w:val="center"/>
        <w:outlineLvl w:val="0"/>
        <w:rPr>
          <w:sz w:val="24"/>
          <w:szCs w:val="24"/>
          <w:lang w:val="kk-KZ"/>
        </w:rPr>
      </w:pPr>
    </w:p>
    <w:p w:rsidR="0037584D" w:rsidRPr="0089232D" w:rsidRDefault="0037584D" w:rsidP="0021279D">
      <w:pPr>
        <w:spacing w:after="0"/>
        <w:jc w:val="center"/>
        <w:outlineLvl w:val="0"/>
        <w:rPr>
          <w:sz w:val="24"/>
          <w:szCs w:val="24"/>
          <w:lang w:val="kk-KZ"/>
        </w:rPr>
      </w:pPr>
    </w:p>
    <w:p w:rsidR="0037584D" w:rsidRPr="00FE65B4" w:rsidRDefault="0037584D" w:rsidP="00BA725E">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rPr>
        <w:t>ОБЪЯВЛЕНИЕ №6</w:t>
      </w:r>
    </w:p>
    <w:p w:rsidR="0037584D" w:rsidRPr="004B24DB" w:rsidRDefault="0037584D" w:rsidP="00BA725E">
      <w:pPr>
        <w:spacing w:after="0"/>
        <w:jc w:val="center"/>
        <w:rPr>
          <w:rFonts w:ascii="Times New Roman" w:hAnsi="Times New Roman" w:cs="Times New Roman"/>
          <w:b/>
          <w:bCs/>
          <w:sz w:val="24"/>
          <w:szCs w:val="24"/>
          <w:lang w:val="kk-KZ"/>
        </w:rPr>
      </w:pPr>
      <w:r w:rsidRPr="0089232D">
        <w:rPr>
          <w:rFonts w:ascii="Times New Roman" w:hAnsi="Times New Roman" w:cs="Times New Roman"/>
          <w:b/>
          <w:bCs/>
          <w:sz w:val="24"/>
          <w:szCs w:val="24"/>
        </w:rPr>
        <w:t>О ПРОВЕДЕНИИ ЗАКУПА ЛЕКАРСТВЕННЫХ СРЕДСТВ</w:t>
      </w:r>
      <w:r>
        <w:rPr>
          <w:rFonts w:ascii="Times New Roman" w:hAnsi="Times New Roman" w:cs="Times New Roman"/>
          <w:b/>
          <w:bCs/>
          <w:sz w:val="24"/>
          <w:szCs w:val="24"/>
        </w:rPr>
        <w:t xml:space="preserve"> И </w:t>
      </w:r>
      <w:r w:rsidRPr="0089232D">
        <w:rPr>
          <w:rFonts w:ascii="Times New Roman" w:hAnsi="Times New Roman" w:cs="Times New Roman"/>
          <w:b/>
          <w:bCs/>
          <w:sz w:val="24"/>
          <w:szCs w:val="24"/>
        </w:rPr>
        <w:t>МЕДИЦИНСК</w:t>
      </w:r>
      <w:r>
        <w:rPr>
          <w:rFonts w:ascii="Times New Roman" w:hAnsi="Times New Roman" w:cs="Times New Roman"/>
          <w:b/>
          <w:bCs/>
          <w:sz w:val="24"/>
          <w:szCs w:val="24"/>
        </w:rPr>
        <w:t>ИХ ИЗДЕЛИЙ</w:t>
      </w:r>
      <w:r w:rsidRPr="0089232D">
        <w:rPr>
          <w:rFonts w:ascii="Times New Roman" w:hAnsi="Times New Roman" w:cs="Times New Roman"/>
          <w:b/>
          <w:bCs/>
          <w:sz w:val="24"/>
          <w:szCs w:val="24"/>
        </w:rPr>
        <w:t xml:space="preserve"> </w:t>
      </w:r>
      <w:r>
        <w:rPr>
          <w:rFonts w:ascii="Times New Roman" w:hAnsi="Times New Roman" w:cs="Times New Roman"/>
          <w:b/>
          <w:bCs/>
          <w:sz w:val="24"/>
          <w:szCs w:val="24"/>
        </w:rPr>
        <w:t>от 13.</w:t>
      </w:r>
      <w:r>
        <w:rPr>
          <w:rFonts w:ascii="Times New Roman" w:hAnsi="Times New Roman" w:cs="Times New Roman"/>
          <w:b/>
          <w:bCs/>
          <w:sz w:val="24"/>
          <w:szCs w:val="24"/>
          <w:lang w:val="kk-KZ"/>
        </w:rPr>
        <w:t>03</w:t>
      </w:r>
      <w:r>
        <w:rPr>
          <w:rFonts w:ascii="Times New Roman" w:hAnsi="Times New Roman" w:cs="Times New Roman"/>
          <w:b/>
          <w:bCs/>
          <w:sz w:val="24"/>
          <w:szCs w:val="24"/>
        </w:rPr>
        <w:t>.20</w:t>
      </w:r>
      <w:r>
        <w:rPr>
          <w:rFonts w:ascii="Times New Roman" w:hAnsi="Times New Roman" w:cs="Times New Roman"/>
          <w:b/>
          <w:bCs/>
          <w:sz w:val="24"/>
          <w:szCs w:val="24"/>
          <w:lang w:val="kk-KZ"/>
        </w:rPr>
        <w:t>23</w:t>
      </w:r>
    </w:p>
    <w:p w:rsidR="0037584D" w:rsidRPr="0089232D" w:rsidRDefault="0037584D" w:rsidP="00BA725E">
      <w:pPr>
        <w:spacing w:after="0"/>
        <w:jc w:val="both"/>
        <w:rPr>
          <w:rFonts w:ascii="Times New Roman" w:hAnsi="Times New Roman" w:cs="Times New Roman"/>
          <w:sz w:val="24"/>
          <w:szCs w:val="24"/>
        </w:rPr>
      </w:pPr>
      <w:r w:rsidRPr="0089232D">
        <w:rPr>
          <w:sz w:val="24"/>
          <w:szCs w:val="24"/>
        </w:rPr>
        <w:tab/>
      </w:r>
    </w:p>
    <w:p w:rsidR="0037584D" w:rsidRDefault="0037584D" w:rsidP="00BA725E">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Заказчик – </w:t>
      </w:r>
      <w:r w:rsidRPr="007E7E86">
        <w:rPr>
          <w:rFonts w:ascii="Times New Roman" w:hAnsi="Times New Roman" w:cs="Times New Roman"/>
          <w:sz w:val="24"/>
          <w:szCs w:val="24"/>
        </w:rPr>
        <w:t>Государственное учреждение "Госпиталь с поликлиникой Департамента полиции Северо-Казахстанской области"</w:t>
      </w:r>
      <w:r>
        <w:rPr>
          <w:rFonts w:ascii="Times New Roman" w:hAnsi="Times New Roman" w:cs="Times New Roman"/>
          <w:sz w:val="24"/>
          <w:szCs w:val="24"/>
        </w:rPr>
        <w:t xml:space="preserve">, находящееся по адресу </w:t>
      </w:r>
      <w:r w:rsidRPr="0089232D">
        <w:rPr>
          <w:rFonts w:ascii="Times New Roman" w:hAnsi="Times New Roman" w:cs="Times New Roman"/>
          <w:sz w:val="24"/>
          <w:szCs w:val="24"/>
        </w:rPr>
        <w:t xml:space="preserve">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lang w:val="kk-KZ"/>
        </w:rPr>
        <w:t xml:space="preserve"> 55 </w:t>
      </w:r>
      <w:r w:rsidRPr="0089232D">
        <w:rPr>
          <w:rFonts w:ascii="Times New Roman" w:hAnsi="Times New Roman" w:cs="Times New Roman"/>
          <w:sz w:val="24"/>
          <w:szCs w:val="24"/>
        </w:rPr>
        <w:t xml:space="preserve">объявляет </w:t>
      </w:r>
      <w:r>
        <w:rPr>
          <w:rFonts w:ascii="Times New Roman" w:hAnsi="Times New Roman" w:cs="Times New Roman"/>
          <w:sz w:val="24"/>
          <w:szCs w:val="24"/>
        </w:rPr>
        <w:t xml:space="preserve">о проведении </w:t>
      </w:r>
      <w:r w:rsidRPr="0089232D">
        <w:rPr>
          <w:rFonts w:ascii="Times New Roman" w:hAnsi="Times New Roman" w:cs="Times New Roman"/>
          <w:sz w:val="24"/>
          <w:szCs w:val="24"/>
        </w:rPr>
        <w:t>закуп</w:t>
      </w:r>
      <w:r>
        <w:rPr>
          <w:rFonts w:ascii="Times New Roman" w:hAnsi="Times New Roman" w:cs="Times New Roman"/>
          <w:sz w:val="24"/>
          <w:szCs w:val="24"/>
        </w:rPr>
        <w:t>а</w:t>
      </w:r>
      <w:r w:rsidRPr="0089232D">
        <w:rPr>
          <w:rFonts w:ascii="Times New Roman" w:hAnsi="Times New Roman" w:cs="Times New Roman"/>
          <w:sz w:val="24"/>
          <w:szCs w:val="24"/>
        </w:rPr>
        <w:t xml:space="preserve"> способом запроса ценовых пред</w:t>
      </w:r>
      <w:r>
        <w:rPr>
          <w:rFonts w:ascii="Times New Roman" w:hAnsi="Times New Roman" w:cs="Times New Roman"/>
          <w:sz w:val="24"/>
          <w:szCs w:val="24"/>
        </w:rPr>
        <w:t>ложений лекарственных средств и медицинских изделий.</w:t>
      </w:r>
    </w:p>
    <w:p w:rsidR="0037584D" w:rsidRPr="0089232D" w:rsidRDefault="0037584D"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Полный перечень зак</w:t>
      </w:r>
      <w:r>
        <w:rPr>
          <w:rFonts w:ascii="Times New Roman" w:hAnsi="Times New Roman" w:cs="Times New Roman"/>
          <w:sz w:val="24"/>
          <w:szCs w:val="24"/>
        </w:rPr>
        <w:t>упаемых товаров, их количество,</w:t>
      </w:r>
      <w:r>
        <w:rPr>
          <w:rFonts w:ascii="Times New Roman" w:hAnsi="Times New Roman" w:cs="Times New Roman"/>
          <w:sz w:val="24"/>
          <w:szCs w:val="24"/>
          <w:lang w:val="kk-KZ"/>
        </w:rPr>
        <w:t xml:space="preserve"> </w:t>
      </w:r>
      <w:r>
        <w:rPr>
          <w:rFonts w:ascii="Times New Roman" w:hAnsi="Times New Roman" w:cs="Times New Roman"/>
          <w:sz w:val="24"/>
          <w:szCs w:val="24"/>
        </w:rPr>
        <w:t>описание, место поставки и сумма, выделенная для закупа по каждому товару,</w:t>
      </w:r>
      <w:r w:rsidRPr="0089232D">
        <w:rPr>
          <w:rFonts w:ascii="Times New Roman" w:hAnsi="Times New Roman" w:cs="Times New Roman"/>
          <w:sz w:val="24"/>
          <w:szCs w:val="24"/>
        </w:rPr>
        <w:t xml:space="preserve"> указаны в Приложении 1</w:t>
      </w:r>
      <w:r>
        <w:rPr>
          <w:rFonts w:ascii="Times New Roman" w:hAnsi="Times New Roman" w:cs="Times New Roman"/>
          <w:sz w:val="24"/>
          <w:szCs w:val="24"/>
        </w:rPr>
        <w:t>.</w:t>
      </w:r>
    </w:p>
    <w:p w:rsidR="0037584D" w:rsidRDefault="0037584D"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Требуемый срок поставки: по заявке</w:t>
      </w:r>
      <w:r>
        <w:rPr>
          <w:rFonts w:ascii="Times New Roman" w:hAnsi="Times New Roman" w:cs="Times New Roman"/>
          <w:sz w:val="24"/>
          <w:szCs w:val="24"/>
          <w:lang w:val="kk-KZ"/>
        </w:rPr>
        <w:t xml:space="preserve"> </w:t>
      </w:r>
      <w:r>
        <w:rPr>
          <w:rFonts w:ascii="Times New Roman" w:hAnsi="Times New Roman" w:cs="Times New Roman"/>
          <w:sz w:val="24"/>
          <w:szCs w:val="24"/>
        </w:rPr>
        <w:t>Заказчика с момента заключения договора</w:t>
      </w:r>
      <w:r w:rsidRPr="0089232D">
        <w:rPr>
          <w:rFonts w:ascii="Times New Roman" w:hAnsi="Times New Roman" w:cs="Times New Roman"/>
          <w:sz w:val="24"/>
          <w:szCs w:val="24"/>
        </w:rPr>
        <w:t xml:space="preserve">. </w:t>
      </w:r>
    </w:p>
    <w:p w:rsidR="0037584D" w:rsidRPr="0089232D" w:rsidRDefault="0037584D"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 xml:space="preserve">Место предоставления (приема) документов: 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rPr>
        <w:t xml:space="preserve"> 55 (</w:t>
      </w:r>
      <w:r>
        <w:rPr>
          <w:rFonts w:ascii="Times New Roman" w:hAnsi="Times New Roman" w:cs="Times New Roman"/>
          <w:sz w:val="24"/>
          <w:szCs w:val="24"/>
          <w:lang w:val="kk-KZ"/>
        </w:rPr>
        <w:t>бухгалтерия</w:t>
      </w:r>
      <w:r>
        <w:rPr>
          <w:rFonts w:ascii="Times New Roman" w:hAnsi="Times New Roman" w:cs="Times New Roman"/>
          <w:sz w:val="24"/>
          <w:szCs w:val="24"/>
        </w:rPr>
        <w:t>)</w:t>
      </w:r>
    </w:p>
    <w:p w:rsidR="0037584D" w:rsidRPr="00B63466" w:rsidRDefault="0037584D"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Окончательный с</w:t>
      </w:r>
      <w:r>
        <w:rPr>
          <w:rFonts w:ascii="Times New Roman" w:hAnsi="Times New Roman" w:cs="Times New Roman"/>
          <w:sz w:val="24"/>
          <w:szCs w:val="24"/>
        </w:rPr>
        <w:t>рок подачи ценовых предложений до</w:t>
      </w:r>
      <w:r w:rsidRPr="0089232D">
        <w:rPr>
          <w:rFonts w:ascii="Times New Roman" w:hAnsi="Times New Roman" w:cs="Times New Roman"/>
          <w:sz w:val="24"/>
          <w:szCs w:val="24"/>
        </w:rPr>
        <w:t xml:space="preserve"> 1</w:t>
      </w:r>
      <w:r>
        <w:rPr>
          <w:rFonts w:ascii="Times New Roman" w:hAnsi="Times New Roman" w:cs="Times New Roman"/>
          <w:sz w:val="24"/>
          <w:szCs w:val="24"/>
        </w:rPr>
        <w:t>3</w:t>
      </w:r>
      <w:r w:rsidRPr="0089232D">
        <w:rPr>
          <w:rFonts w:ascii="Times New Roman" w:hAnsi="Times New Roman" w:cs="Times New Roman"/>
          <w:sz w:val="24"/>
          <w:szCs w:val="24"/>
        </w:rPr>
        <w:t xml:space="preserve"> часов </w:t>
      </w:r>
      <w:r>
        <w:rPr>
          <w:rFonts w:ascii="Times New Roman" w:hAnsi="Times New Roman" w:cs="Times New Roman"/>
          <w:sz w:val="24"/>
          <w:szCs w:val="24"/>
        </w:rPr>
        <w:t>0</w:t>
      </w:r>
      <w:r w:rsidRPr="0089232D">
        <w:rPr>
          <w:rFonts w:ascii="Times New Roman" w:hAnsi="Times New Roman" w:cs="Times New Roman"/>
          <w:sz w:val="24"/>
          <w:szCs w:val="24"/>
        </w:rPr>
        <w:t xml:space="preserve">0 </w:t>
      </w:r>
      <w:r>
        <w:rPr>
          <w:rFonts w:ascii="Times New Roman" w:hAnsi="Times New Roman" w:cs="Times New Roman"/>
          <w:sz w:val="24"/>
          <w:szCs w:val="24"/>
        </w:rPr>
        <w:t>минут</w:t>
      </w:r>
      <w:r>
        <w:rPr>
          <w:rFonts w:ascii="Times New Roman" w:hAnsi="Times New Roman" w:cs="Times New Roman"/>
          <w:sz w:val="24"/>
          <w:szCs w:val="24"/>
          <w:lang w:val="kk-KZ"/>
        </w:rPr>
        <w:t xml:space="preserve"> 20</w:t>
      </w:r>
      <w:r>
        <w:rPr>
          <w:rFonts w:ascii="Times New Roman" w:hAnsi="Times New Roman" w:cs="Times New Roman"/>
          <w:sz w:val="24"/>
          <w:szCs w:val="24"/>
        </w:rPr>
        <w:t xml:space="preserve"> марта</w:t>
      </w:r>
      <w:r w:rsidRPr="00B63466">
        <w:rPr>
          <w:rFonts w:ascii="Times New Roman" w:hAnsi="Times New Roman" w:cs="Times New Roman"/>
          <w:sz w:val="24"/>
          <w:szCs w:val="24"/>
        </w:rPr>
        <w:t xml:space="preserve"> 20</w:t>
      </w:r>
      <w:r>
        <w:rPr>
          <w:rFonts w:ascii="Times New Roman" w:hAnsi="Times New Roman" w:cs="Times New Roman"/>
          <w:sz w:val="24"/>
          <w:szCs w:val="24"/>
          <w:lang w:val="kk-KZ"/>
        </w:rPr>
        <w:t>23</w:t>
      </w:r>
      <w:r>
        <w:rPr>
          <w:rFonts w:ascii="Times New Roman" w:hAnsi="Times New Roman" w:cs="Times New Roman"/>
          <w:sz w:val="24"/>
          <w:szCs w:val="24"/>
        </w:rPr>
        <w:t xml:space="preserve"> </w:t>
      </w:r>
      <w:r w:rsidRPr="00B63466">
        <w:rPr>
          <w:rFonts w:ascii="Times New Roman" w:hAnsi="Times New Roman" w:cs="Times New Roman"/>
          <w:sz w:val="24"/>
          <w:szCs w:val="24"/>
        </w:rPr>
        <w:t>года.</w:t>
      </w:r>
    </w:p>
    <w:p w:rsidR="0037584D" w:rsidRPr="0089232D" w:rsidRDefault="0037584D" w:rsidP="00BA725E">
      <w:pPr>
        <w:spacing w:after="0"/>
        <w:ind w:firstLine="708"/>
        <w:jc w:val="both"/>
        <w:rPr>
          <w:rFonts w:ascii="Times New Roman" w:hAnsi="Times New Roman" w:cs="Times New Roman"/>
          <w:sz w:val="24"/>
          <w:szCs w:val="24"/>
        </w:rPr>
      </w:pPr>
      <w:r w:rsidRPr="00B63466">
        <w:rPr>
          <w:rFonts w:ascii="Times New Roman" w:hAnsi="Times New Roman" w:cs="Times New Roman"/>
          <w:sz w:val="24"/>
          <w:szCs w:val="24"/>
        </w:rPr>
        <w:t xml:space="preserve">Конверты с ценовыми предложениями будут вскрываться в </w:t>
      </w:r>
      <w:r>
        <w:rPr>
          <w:rFonts w:ascii="Times New Roman" w:hAnsi="Times New Roman" w:cs="Times New Roman"/>
          <w:sz w:val="24"/>
          <w:szCs w:val="24"/>
        </w:rPr>
        <w:t>14</w:t>
      </w:r>
      <w:r w:rsidRPr="00B63466">
        <w:rPr>
          <w:rFonts w:ascii="Times New Roman" w:hAnsi="Times New Roman" w:cs="Times New Roman"/>
          <w:sz w:val="24"/>
          <w:szCs w:val="24"/>
        </w:rPr>
        <w:t xml:space="preserve"> часов </w:t>
      </w:r>
      <w:r>
        <w:rPr>
          <w:rFonts w:ascii="Times New Roman" w:hAnsi="Times New Roman" w:cs="Times New Roman"/>
          <w:sz w:val="24"/>
          <w:szCs w:val="24"/>
        </w:rPr>
        <w:t>3</w:t>
      </w:r>
      <w:r w:rsidRPr="00B63466">
        <w:rPr>
          <w:rFonts w:ascii="Times New Roman" w:hAnsi="Times New Roman" w:cs="Times New Roman"/>
          <w:sz w:val="24"/>
          <w:szCs w:val="24"/>
        </w:rPr>
        <w:t xml:space="preserve">0 минут </w:t>
      </w:r>
      <w:r>
        <w:rPr>
          <w:rFonts w:ascii="Times New Roman" w:hAnsi="Times New Roman" w:cs="Times New Roman"/>
          <w:sz w:val="24"/>
          <w:szCs w:val="24"/>
        </w:rPr>
        <w:t xml:space="preserve">20 </w:t>
      </w:r>
      <w:bookmarkStart w:id="0" w:name="_GoBack"/>
      <w:bookmarkEnd w:id="0"/>
      <w:r>
        <w:rPr>
          <w:rFonts w:ascii="Times New Roman" w:hAnsi="Times New Roman" w:cs="Times New Roman"/>
          <w:sz w:val="24"/>
          <w:szCs w:val="24"/>
        </w:rPr>
        <w:t>марта</w:t>
      </w:r>
      <w:r>
        <w:rPr>
          <w:rFonts w:ascii="Times New Roman" w:hAnsi="Times New Roman" w:cs="Times New Roman"/>
          <w:sz w:val="24"/>
          <w:szCs w:val="24"/>
          <w:lang w:val="kk-KZ"/>
        </w:rPr>
        <w:t xml:space="preserve"> </w:t>
      </w:r>
      <w:r w:rsidRPr="0089232D">
        <w:rPr>
          <w:rFonts w:ascii="Times New Roman" w:hAnsi="Times New Roman" w:cs="Times New Roman"/>
          <w:sz w:val="24"/>
          <w:szCs w:val="24"/>
        </w:rPr>
        <w:t>20</w:t>
      </w:r>
      <w:r>
        <w:rPr>
          <w:rFonts w:ascii="Times New Roman" w:hAnsi="Times New Roman" w:cs="Times New Roman"/>
          <w:sz w:val="24"/>
          <w:szCs w:val="24"/>
          <w:lang w:val="kk-KZ"/>
        </w:rPr>
        <w:t>23</w:t>
      </w:r>
      <w:r w:rsidRPr="0089232D">
        <w:rPr>
          <w:rFonts w:ascii="Times New Roman" w:hAnsi="Times New Roman" w:cs="Times New Roman"/>
          <w:sz w:val="24"/>
          <w:szCs w:val="24"/>
        </w:rPr>
        <w:t xml:space="preserve"> года по следующему адресу: 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kk-KZ"/>
        </w:rPr>
        <w:t>55</w:t>
      </w:r>
      <w:r w:rsidRPr="0089232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kk-KZ"/>
        </w:rPr>
        <w:t>бухгалтерия</w:t>
      </w:r>
      <w:r>
        <w:rPr>
          <w:rFonts w:ascii="Times New Roman" w:hAnsi="Times New Roman" w:cs="Times New Roman"/>
          <w:sz w:val="24"/>
          <w:szCs w:val="24"/>
        </w:rPr>
        <w:t xml:space="preserve"> (5 этаж).</w:t>
      </w:r>
    </w:p>
    <w:p w:rsidR="0037584D" w:rsidRPr="00FA56A7" w:rsidRDefault="0037584D" w:rsidP="00BA725E">
      <w:pPr>
        <w:spacing w:after="0"/>
        <w:ind w:firstLine="708"/>
        <w:jc w:val="both"/>
        <w:rPr>
          <w:rFonts w:ascii="Times New Roman" w:hAnsi="Times New Roman" w:cs="Times New Roman"/>
          <w:sz w:val="24"/>
          <w:szCs w:val="24"/>
        </w:rPr>
      </w:pPr>
      <w:r w:rsidRPr="00FA56A7">
        <w:rPr>
          <w:rFonts w:ascii="Times New Roman" w:hAnsi="Times New Roman" w:cs="Times New Roman"/>
          <w:color w:val="000000"/>
          <w:spacing w:val="2"/>
          <w:sz w:val="24"/>
          <w:szCs w:val="24"/>
          <w:shd w:val="clear" w:color="auto" w:fill="FFFFFF"/>
        </w:rPr>
        <w:t>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hyperlink r:id="rId4" w:anchor="z140" w:history="1">
        <w:r w:rsidRPr="00FA56A7">
          <w:rPr>
            <w:rStyle w:val="Hyperlink"/>
            <w:rFonts w:ascii="Times New Roman" w:hAnsi="Times New Roman" w:cs="Times New Roman"/>
            <w:color w:val="auto"/>
            <w:spacing w:val="2"/>
            <w:sz w:val="24"/>
            <w:szCs w:val="24"/>
            <w:shd w:val="clear" w:color="auto" w:fill="FFFFFF"/>
          </w:rPr>
          <w:t>главой 4</w:t>
        </w:r>
      </w:hyperlink>
      <w:r w:rsidRPr="00FA56A7">
        <w:rPr>
          <w:rStyle w:val="apple-converted-space"/>
          <w:rFonts w:ascii="Times New Roman" w:hAnsi="Times New Roman" w:cs="Times New Roman"/>
          <w:spacing w:val="2"/>
          <w:sz w:val="24"/>
          <w:szCs w:val="24"/>
          <w:shd w:val="clear" w:color="auto" w:fill="FFFFFF"/>
        </w:rPr>
        <w:t> </w:t>
      </w:r>
      <w:r>
        <w:rPr>
          <w:rFonts w:ascii="Times New Roman" w:hAnsi="Times New Roman" w:cs="Times New Roman"/>
          <w:color w:val="000000"/>
          <w:spacing w:val="2"/>
          <w:sz w:val="24"/>
          <w:szCs w:val="24"/>
          <w:shd w:val="clear" w:color="auto" w:fill="FFFFFF"/>
        </w:rPr>
        <w:t xml:space="preserve"> Правил</w:t>
      </w:r>
      <w:r w:rsidRPr="00FA56A7">
        <w:rPr>
          <w:rFonts w:ascii="Times New Roman" w:hAnsi="Times New Roman" w:cs="Times New Roman"/>
          <w:color w:val="000000"/>
          <w:spacing w:val="2"/>
          <w:sz w:val="24"/>
          <w:szCs w:val="24"/>
          <w:shd w:val="clear" w:color="auto" w:fill="FFFFFF"/>
        </w:rPr>
        <w:t>.</w:t>
      </w:r>
    </w:p>
    <w:p w:rsidR="0037584D" w:rsidRPr="00E455AA" w:rsidRDefault="0037584D" w:rsidP="00BA725E"/>
    <w:p w:rsidR="0037584D" w:rsidRPr="00875612" w:rsidRDefault="0037584D" w:rsidP="00BA725E">
      <w:pPr>
        <w:spacing w:after="0"/>
        <w:jc w:val="center"/>
        <w:rPr>
          <w:rFonts w:ascii="Times New Roman" w:hAnsi="Times New Roman" w:cs="Times New Roman"/>
          <w:sz w:val="24"/>
          <w:szCs w:val="24"/>
        </w:rPr>
      </w:pPr>
    </w:p>
    <w:sectPr w:rsidR="0037584D" w:rsidRPr="00875612" w:rsidSect="0021279D">
      <w:pgSz w:w="16838" w:h="11906" w:orient="landscape"/>
      <w:pgMar w:top="851" w:right="567" w:bottom="851"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4CB3"/>
    <w:rsid w:val="00002CFE"/>
    <w:rsid w:val="0001215B"/>
    <w:rsid w:val="0001393D"/>
    <w:rsid w:val="00016682"/>
    <w:rsid w:val="0002118F"/>
    <w:rsid w:val="00021C46"/>
    <w:rsid w:val="00031CBC"/>
    <w:rsid w:val="000363D2"/>
    <w:rsid w:val="00037E7C"/>
    <w:rsid w:val="000415F8"/>
    <w:rsid w:val="00042AE6"/>
    <w:rsid w:val="00042D1E"/>
    <w:rsid w:val="000445DA"/>
    <w:rsid w:val="00046292"/>
    <w:rsid w:val="000479A1"/>
    <w:rsid w:val="000542B6"/>
    <w:rsid w:val="00054554"/>
    <w:rsid w:val="00071DB0"/>
    <w:rsid w:val="00075665"/>
    <w:rsid w:val="00075F69"/>
    <w:rsid w:val="00083CF2"/>
    <w:rsid w:val="000876E4"/>
    <w:rsid w:val="00092E46"/>
    <w:rsid w:val="00095D24"/>
    <w:rsid w:val="00096A08"/>
    <w:rsid w:val="000A035C"/>
    <w:rsid w:val="000A0528"/>
    <w:rsid w:val="000A05AA"/>
    <w:rsid w:val="000A67E3"/>
    <w:rsid w:val="000B31CA"/>
    <w:rsid w:val="000B63DB"/>
    <w:rsid w:val="000C1825"/>
    <w:rsid w:val="000D03B6"/>
    <w:rsid w:val="000D04FD"/>
    <w:rsid w:val="000D0BC6"/>
    <w:rsid w:val="000D26AD"/>
    <w:rsid w:val="000D7374"/>
    <w:rsid w:val="000E09BF"/>
    <w:rsid w:val="00101520"/>
    <w:rsid w:val="00106B1D"/>
    <w:rsid w:val="00113868"/>
    <w:rsid w:val="001164B2"/>
    <w:rsid w:val="001327D2"/>
    <w:rsid w:val="00134A35"/>
    <w:rsid w:val="00134F01"/>
    <w:rsid w:val="0013549B"/>
    <w:rsid w:val="001371BB"/>
    <w:rsid w:val="001469B8"/>
    <w:rsid w:val="00152390"/>
    <w:rsid w:val="00170BF4"/>
    <w:rsid w:val="00175E9A"/>
    <w:rsid w:val="0019078D"/>
    <w:rsid w:val="0019099E"/>
    <w:rsid w:val="0019103B"/>
    <w:rsid w:val="0019350C"/>
    <w:rsid w:val="00195543"/>
    <w:rsid w:val="00195FBD"/>
    <w:rsid w:val="00196FD1"/>
    <w:rsid w:val="001A3826"/>
    <w:rsid w:val="001A4194"/>
    <w:rsid w:val="001A645A"/>
    <w:rsid w:val="001B0676"/>
    <w:rsid w:val="001C6E1F"/>
    <w:rsid w:val="001C7F13"/>
    <w:rsid w:val="001D1D91"/>
    <w:rsid w:val="001E000F"/>
    <w:rsid w:val="001E4ACA"/>
    <w:rsid w:val="001F010C"/>
    <w:rsid w:val="001F23A9"/>
    <w:rsid w:val="001F58E9"/>
    <w:rsid w:val="00206367"/>
    <w:rsid w:val="00206B58"/>
    <w:rsid w:val="0021022E"/>
    <w:rsid w:val="00210546"/>
    <w:rsid w:val="002105FF"/>
    <w:rsid w:val="0021279D"/>
    <w:rsid w:val="0021293D"/>
    <w:rsid w:val="002147E9"/>
    <w:rsid w:val="00214A4A"/>
    <w:rsid w:val="00223F62"/>
    <w:rsid w:val="00225AC8"/>
    <w:rsid w:val="00230405"/>
    <w:rsid w:val="002308B9"/>
    <w:rsid w:val="00230FC6"/>
    <w:rsid w:val="00232FE8"/>
    <w:rsid w:val="002423C0"/>
    <w:rsid w:val="002516DD"/>
    <w:rsid w:val="00255450"/>
    <w:rsid w:val="00260A3C"/>
    <w:rsid w:val="00263C5A"/>
    <w:rsid w:val="00270842"/>
    <w:rsid w:val="002726CB"/>
    <w:rsid w:val="00274403"/>
    <w:rsid w:val="00276FAD"/>
    <w:rsid w:val="002777AF"/>
    <w:rsid w:val="00285692"/>
    <w:rsid w:val="002902E1"/>
    <w:rsid w:val="00292C45"/>
    <w:rsid w:val="00293F87"/>
    <w:rsid w:val="00295891"/>
    <w:rsid w:val="002A172F"/>
    <w:rsid w:val="002A63E1"/>
    <w:rsid w:val="002A7D0B"/>
    <w:rsid w:val="002B51C3"/>
    <w:rsid w:val="002B6065"/>
    <w:rsid w:val="002B7C22"/>
    <w:rsid w:val="002C07A0"/>
    <w:rsid w:val="002C2EB5"/>
    <w:rsid w:val="002E04E3"/>
    <w:rsid w:val="002E1C7F"/>
    <w:rsid w:val="002E4706"/>
    <w:rsid w:val="002E57F8"/>
    <w:rsid w:val="002E7166"/>
    <w:rsid w:val="002E7197"/>
    <w:rsid w:val="002F0878"/>
    <w:rsid w:val="002F0E6A"/>
    <w:rsid w:val="002F329E"/>
    <w:rsid w:val="002F6E4E"/>
    <w:rsid w:val="00301ABD"/>
    <w:rsid w:val="00314798"/>
    <w:rsid w:val="0031589E"/>
    <w:rsid w:val="00317F23"/>
    <w:rsid w:val="0032059E"/>
    <w:rsid w:val="00322B7B"/>
    <w:rsid w:val="00325405"/>
    <w:rsid w:val="00327D8F"/>
    <w:rsid w:val="00334E64"/>
    <w:rsid w:val="00335E3C"/>
    <w:rsid w:val="00337B26"/>
    <w:rsid w:val="0034012E"/>
    <w:rsid w:val="0034030D"/>
    <w:rsid w:val="0034138C"/>
    <w:rsid w:val="003431BA"/>
    <w:rsid w:val="00345855"/>
    <w:rsid w:val="00354510"/>
    <w:rsid w:val="00354671"/>
    <w:rsid w:val="00357F7A"/>
    <w:rsid w:val="00362920"/>
    <w:rsid w:val="0036703C"/>
    <w:rsid w:val="0036765E"/>
    <w:rsid w:val="0037114D"/>
    <w:rsid w:val="003732B5"/>
    <w:rsid w:val="0037584D"/>
    <w:rsid w:val="00390F8C"/>
    <w:rsid w:val="003929AA"/>
    <w:rsid w:val="003942B8"/>
    <w:rsid w:val="0039602D"/>
    <w:rsid w:val="003A47E5"/>
    <w:rsid w:val="003A5845"/>
    <w:rsid w:val="003A6855"/>
    <w:rsid w:val="003B55F6"/>
    <w:rsid w:val="003C31DC"/>
    <w:rsid w:val="003C46F8"/>
    <w:rsid w:val="003C681C"/>
    <w:rsid w:val="003D41F5"/>
    <w:rsid w:val="003D6C1F"/>
    <w:rsid w:val="003E26BB"/>
    <w:rsid w:val="003F1233"/>
    <w:rsid w:val="003F5BD4"/>
    <w:rsid w:val="00401AB1"/>
    <w:rsid w:val="004052E1"/>
    <w:rsid w:val="00407B5F"/>
    <w:rsid w:val="00411470"/>
    <w:rsid w:val="004155CE"/>
    <w:rsid w:val="004179F4"/>
    <w:rsid w:val="004203D5"/>
    <w:rsid w:val="00422CB6"/>
    <w:rsid w:val="00440771"/>
    <w:rsid w:val="00442DB5"/>
    <w:rsid w:val="004443D8"/>
    <w:rsid w:val="00445E17"/>
    <w:rsid w:val="0044647B"/>
    <w:rsid w:val="00446705"/>
    <w:rsid w:val="004477C3"/>
    <w:rsid w:val="00453CE2"/>
    <w:rsid w:val="004561E5"/>
    <w:rsid w:val="00461CB5"/>
    <w:rsid w:val="00467DB6"/>
    <w:rsid w:val="00474035"/>
    <w:rsid w:val="00476805"/>
    <w:rsid w:val="004768EB"/>
    <w:rsid w:val="00485A7D"/>
    <w:rsid w:val="004869DE"/>
    <w:rsid w:val="0049107A"/>
    <w:rsid w:val="00492B52"/>
    <w:rsid w:val="00493032"/>
    <w:rsid w:val="0049604B"/>
    <w:rsid w:val="0049657B"/>
    <w:rsid w:val="00496760"/>
    <w:rsid w:val="004A513D"/>
    <w:rsid w:val="004A54E4"/>
    <w:rsid w:val="004B24DB"/>
    <w:rsid w:val="004B339F"/>
    <w:rsid w:val="004B4E2C"/>
    <w:rsid w:val="004C4547"/>
    <w:rsid w:val="004C5AB3"/>
    <w:rsid w:val="004C5B14"/>
    <w:rsid w:val="004C6459"/>
    <w:rsid w:val="004D1D97"/>
    <w:rsid w:val="004D2915"/>
    <w:rsid w:val="004E128C"/>
    <w:rsid w:val="004E2667"/>
    <w:rsid w:val="004E2F0D"/>
    <w:rsid w:val="004F767F"/>
    <w:rsid w:val="005002A9"/>
    <w:rsid w:val="00510267"/>
    <w:rsid w:val="005166A8"/>
    <w:rsid w:val="00534015"/>
    <w:rsid w:val="0053444D"/>
    <w:rsid w:val="00542E56"/>
    <w:rsid w:val="00543737"/>
    <w:rsid w:val="00543756"/>
    <w:rsid w:val="00544C41"/>
    <w:rsid w:val="00554309"/>
    <w:rsid w:val="005777D3"/>
    <w:rsid w:val="0059128E"/>
    <w:rsid w:val="0059323F"/>
    <w:rsid w:val="00594477"/>
    <w:rsid w:val="0059652C"/>
    <w:rsid w:val="005A0249"/>
    <w:rsid w:val="005A2BC9"/>
    <w:rsid w:val="005A3584"/>
    <w:rsid w:val="005A778D"/>
    <w:rsid w:val="005B4CB3"/>
    <w:rsid w:val="005B5746"/>
    <w:rsid w:val="005C3551"/>
    <w:rsid w:val="005C4755"/>
    <w:rsid w:val="005C7816"/>
    <w:rsid w:val="005D3511"/>
    <w:rsid w:val="005D7F75"/>
    <w:rsid w:val="005E381A"/>
    <w:rsid w:val="005E3B13"/>
    <w:rsid w:val="005F0269"/>
    <w:rsid w:val="005F2593"/>
    <w:rsid w:val="005F54E7"/>
    <w:rsid w:val="005F62BA"/>
    <w:rsid w:val="00604080"/>
    <w:rsid w:val="00617D11"/>
    <w:rsid w:val="00621300"/>
    <w:rsid w:val="00622C9B"/>
    <w:rsid w:val="00625E5F"/>
    <w:rsid w:val="00631E25"/>
    <w:rsid w:val="00636ACD"/>
    <w:rsid w:val="00642BB2"/>
    <w:rsid w:val="00654DD4"/>
    <w:rsid w:val="00657988"/>
    <w:rsid w:val="006624AB"/>
    <w:rsid w:val="006677F9"/>
    <w:rsid w:val="00675E13"/>
    <w:rsid w:val="00684A0D"/>
    <w:rsid w:val="00690628"/>
    <w:rsid w:val="00694A69"/>
    <w:rsid w:val="006A1DB9"/>
    <w:rsid w:val="006A1F69"/>
    <w:rsid w:val="006A2979"/>
    <w:rsid w:val="006B2286"/>
    <w:rsid w:val="006B6661"/>
    <w:rsid w:val="006C2A0E"/>
    <w:rsid w:val="006C39BD"/>
    <w:rsid w:val="006C7234"/>
    <w:rsid w:val="006D410A"/>
    <w:rsid w:val="006D4254"/>
    <w:rsid w:val="006E2B29"/>
    <w:rsid w:val="006E716A"/>
    <w:rsid w:val="006F5CBF"/>
    <w:rsid w:val="007031B7"/>
    <w:rsid w:val="00703FC2"/>
    <w:rsid w:val="007247B0"/>
    <w:rsid w:val="0073496F"/>
    <w:rsid w:val="00746287"/>
    <w:rsid w:val="00750775"/>
    <w:rsid w:val="00751943"/>
    <w:rsid w:val="0076362D"/>
    <w:rsid w:val="00763B6D"/>
    <w:rsid w:val="007657AA"/>
    <w:rsid w:val="00765D39"/>
    <w:rsid w:val="007669F3"/>
    <w:rsid w:val="007673C7"/>
    <w:rsid w:val="0077302D"/>
    <w:rsid w:val="00780A1D"/>
    <w:rsid w:val="00782330"/>
    <w:rsid w:val="0078353E"/>
    <w:rsid w:val="00785096"/>
    <w:rsid w:val="00791676"/>
    <w:rsid w:val="00794116"/>
    <w:rsid w:val="007A08CC"/>
    <w:rsid w:val="007A14BB"/>
    <w:rsid w:val="007A66EE"/>
    <w:rsid w:val="007A796B"/>
    <w:rsid w:val="007B1947"/>
    <w:rsid w:val="007B195B"/>
    <w:rsid w:val="007B2CAD"/>
    <w:rsid w:val="007B4D6A"/>
    <w:rsid w:val="007C0C96"/>
    <w:rsid w:val="007C1A6E"/>
    <w:rsid w:val="007C2445"/>
    <w:rsid w:val="007C69C4"/>
    <w:rsid w:val="007D0FE0"/>
    <w:rsid w:val="007D7EBE"/>
    <w:rsid w:val="007E0FBD"/>
    <w:rsid w:val="007E15D2"/>
    <w:rsid w:val="007E383A"/>
    <w:rsid w:val="007E7E86"/>
    <w:rsid w:val="007F2B29"/>
    <w:rsid w:val="007F4A2A"/>
    <w:rsid w:val="007F7A0F"/>
    <w:rsid w:val="00800DB9"/>
    <w:rsid w:val="00802C45"/>
    <w:rsid w:val="00803B49"/>
    <w:rsid w:val="0080570E"/>
    <w:rsid w:val="00805A6A"/>
    <w:rsid w:val="00821795"/>
    <w:rsid w:val="0082689A"/>
    <w:rsid w:val="00827C68"/>
    <w:rsid w:val="00830386"/>
    <w:rsid w:val="0083175A"/>
    <w:rsid w:val="00833EF0"/>
    <w:rsid w:val="00837C69"/>
    <w:rsid w:val="00841BE4"/>
    <w:rsid w:val="00842217"/>
    <w:rsid w:val="008427E5"/>
    <w:rsid w:val="00855403"/>
    <w:rsid w:val="00857A2B"/>
    <w:rsid w:val="00857CCA"/>
    <w:rsid w:val="00862BC7"/>
    <w:rsid w:val="008649D6"/>
    <w:rsid w:val="00864B4D"/>
    <w:rsid w:val="008704A7"/>
    <w:rsid w:val="00872B55"/>
    <w:rsid w:val="00873261"/>
    <w:rsid w:val="0087377A"/>
    <w:rsid w:val="0087541D"/>
    <w:rsid w:val="00875612"/>
    <w:rsid w:val="00877342"/>
    <w:rsid w:val="00884DC2"/>
    <w:rsid w:val="00886E4B"/>
    <w:rsid w:val="0089232D"/>
    <w:rsid w:val="00893C44"/>
    <w:rsid w:val="00895926"/>
    <w:rsid w:val="008A09BC"/>
    <w:rsid w:val="008A50C3"/>
    <w:rsid w:val="008B45D8"/>
    <w:rsid w:val="008B561F"/>
    <w:rsid w:val="008B61A1"/>
    <w:rsid w:val="008C11EF"/>
    <w:rsid w:val="008C7CFF"/>
    <w:rsid w:val="008D268B"/>
    <w:rsid w:val="008D3DAF"/>
    <w:rsid w:val="008F0328"/>
    <w:rsid w:val="009048E2"/>
    <w:rsid w:val="00904A54"/>
    <w:rsid w:val="00906381"/>
    <w:rsid w:val="00906438"/>
    <w:rsid w:val="00921AFC"/>
    <w:rsid w:val="00932806"/>
    <w:rsid w:val="009446EE"/>
    <w:rsid w:val="0094598E"/>
    <w:rsid w:val="0095258C"/>
    <w:rsid w:val="0095489B"/>
    <w:rsid w:val="00956598"/>
    <w:rsid w:val="009604D7"/>
    <w:rsid w:val="00960C5A"/>
    <w:rsid w:val="00961526"/>
    <w:rsid w:val="009659CF"/>
    <w:rsid w:val="009679EA"/>
    <w:rsid w:val="009729A0"/>
    <w:rsid w:val="00973046"/>
    <w:rsid w:val="009732DC"/>
    <w:rsid w:val="0097566C"/>
    <w:rsid w:val="00977EE5"/>
    <w:rsid w:val="00982B57"/>
    <w:rsid w:val="009835E9"/>
    <w:rsid w:val="00986156"/>
    <w:rsid w:val="00986AA9"/>
    <w:rsid w:val="0099380B"/>
    <w:rsid w:val="00996C07"/>
    <w:rsid w:val="009972D2"/>
    <w:rsid w:val="00997FD6"/>
    <w:rsid w:val="009A5726"/>
    <w:rsid w:val="009A6EE3"/>
    <w:rsid w:val="009B55BA"/>
    <w:rsid w:val="009B6F15"/>
    <w:rsid w:val="009C61D9"/>
    <w:rsid w:val="009D28D8"/>
    <w:rsid w:val="009D2B60"/>
    <w:rsid w:val="009D4918"/>
    <w:rsid w:val="009E21A3"/>
    <w:rsid w:val="009E48C7"/>
    <w:rsid w:val="009E714C"/>
    <w:rsid w:val="009F3A42"/>
    <w:rsid w:val="009F56D5"/>
    <w:rsid w:val="009F63FE"/>
    <w:rsid w:val="009F786E"/>
    <w:rsid w:val="00A002C8"/>
    <w:rsid w:val="00A013AF"/>
    <w:rsid w:val="00A06C6E"/>
    <w:rsid w:val="00A07D01"/>
    <w:rsid w:val="00A135D1"/>
    <w:rsid w:val="00A14215"/>
    <w:rsid w:val="00A171D4"/>
    <w:rsid w:val="00A22B72"/>
    <w:rsid w:val="00A41ACD"/>
    <w:rsid w:val="00A45858"/>
    <w:rsid w:val="00A46437"/>
    <w:rsid w:val="00A510D9"/>
    <w:rsid w:val="00A5783B"/>
    <w:rsid w:val="00A634BA"/>
    <w:rsid w:val="00A6518C"/>
    <w:rsid w:val="00A72A71"/>
    <w:rsid w:val="00A74513"/>
    <w:rsid w:val="00A82498"/>
    <w:rsid w:val="00A8757C"/>
    <w:rsid w:val="00A91CEA"/>
    <w:rsid w:val="00A95AD3"/>
    <w:rsid w:val="00A96C89"/>
    <w:rsid w:val="00AA28D8"/>
    <w:rsid w:val="00AA5EED"/>
    <w:rsid w:val="00AA79B5"/>
    <w:rsid w:val="00AA7D11"/>
    <w:rsid w:val="00AB06FE"/>
    <w:rsid w:val="00AC1A1E"/>
    <w:rsid w:val="00AC1F58"/>
    <w:rsid w:val="00AC61E6"/>
    <w:rsid w:val="00AD0D35"/>
    <w:rsid w:val="00AD1DDC"/>
    <w:rsid w:val="00AD6008"/>
    <w:rsid w:val="00AD7A25"/>
    <w:rsid w:val="00AE2187"/>
    <w:rsid w:val="00AE3E1F"/>
    <w:rsid w:val="00AE5A9A"/>
    <w:rsid w:val="00AE6718"/>
    <w:rsid w:val="00AF5BEB"/>
    <w:rsid w:val="00AF66DD"/>
    <w:rsid w:val="00AF7AB1"/>
    <w:rsid w:val="00B02778"/>
    <w:rsid w:val="00B02BE1"/>
    <w:rsid w:val="00B06A21"/>
    <w:rsid w:val="00B07558"/>
    <w:rsid w:val="00B2748C"/>
    <w:rsid w:val="00B27B26"/>
    <w:rsid w:val="00B305DE"/>
    <w:rsid w:val="00B31E3E"/>
    <w:rsid w:val="00B4013E"/>
    <w:rsid w:val="00B4064B"/>
    <w:rsid w:val="00B455C4"/>
    <w:rsid w:val="00B45EB2"/>
    <w:rsid w:val="00B50921"/>
    <w:rsid w:val="00B528BD"/>
    <w:rsid w:val="00B60AB4"/>
    <w:rsid w:val="00B63466"/>
    <w:rsid w:val="00B64EE4"/>
    <w:rsid w:val="00B7493E"/>
    <w:rsid w:val="00B83D29"/>
    <w:rsid w:val="00B85D86"/>
    <w:rsid w:val="00B8636D"/>
    <w:rsid w:val="00B94943"/>
    <w:rsid w:val="00B9541F"/>
    <w:rsid w:val="00B97FBA"/>
    <w:rsid w:val="00BA1C22"/>
    <w:rsid w:val="00BA725E"/>
    <w:rsid w:val="00BB0E1E"/>
    <w:rsid w:val="00BC159E"/>
    <w:rsid w:val="00BC5274"/>
    <w:rsid w:val="00BC5EB8"/>
    <w:rsid w:val="00BD0992"/>
    <w:rsid w:val="00BE0C4F"/>
    <w:rsid w:val="00BE6462"/>
    <w:rsid w:val="00BF17F7"/>
    <w:rsid w:val="00BF2D90"/>
    <w:rsid w:val="00BF2EA2"/>
    <w:rsid w:val="00BF3307"/>
    <w:rsid w:val="00BF3A95"/>
    <w:rsid w:val="00C02E0D"/>
    <w:rsid w:val="00C06F51"/>
    <w:rsid w:val="00C13B50"/>
    <w:rsid w:val="00C17F5B"/>
    <w:rsid w:val="00C2024F"/>
    <w:rsid w:val="00C20C98"/>
    <w:rsid w:val="00C230B1"/>
    <w:rsid w:val="00C24D3D"/>
    <w:rsid w:val="00C313B8"/>
    <w:rsid w:val="00C34D8A"/>
    <w:rsid w:val="00C34FBD"/>
    <w:rsid w:val="00C416F1"/>
    <w:rsid w:val="00C4475B"/>
    <w:rsid w:val="00C457A9"/>
    <w:rsid w:val="00C5218B"/>
    <w:rsid w:val="00C5353E"/>
    <w:rsid w:val="00C54A75"/>
    <w:rsid w:val="00C54EC8"/>
    <w:rsid w:val="00C62D29"/>
    <w:rsid w:val="00C633BA"/>
    <w:rsid w:val="00C633FF"/>
    <w:rsid w:val="00C7153C"/>
    <w:rsid w:val="00C77B04"/>
    <w:rsid w:val="00C806EC"/>
    <w:rsid w:val="00C83D9A"/>
    <w:rsid w:val="00C85939"/>
    <w:rsid w:val="00C87403"/>
    <w:rsid w:val="00C94527"/>
    <w:rsid w:val="00C965B4"/>
    <w:rsid w:val="00CA0756"/>
    <w:rsid w:val="00CB1AC6"/>
    <w:rsid w:val="00CB577D"/>
    <w:rsid w:val="00CC3FBC"/>
    <w:rsid w:val="00CC4FD2"/>
    <w:rsid w:val="00CC5F2C"/>
    <w:rsid w:val="00CD497D"/>
    <w:rsid w:val="00CD5689"/>
    <w:rsid w:val="00CD7A7A"/>
    <w:rsid w:val="00CE4B5A"/>
    <w:rsid w:val="00CF0F5A"/>
    <w:rsid w:val="00CF5F7B"/>
    <w:rsid w:val="00D0295C"/>
    <w:rsid w:val="00D03CA1"/>
    <w:rsid w:val="00D06525"/>
    <w:rsid w:val="00D17B54"/>
    <w:rsid w:val="00D211FE"/>
    <w:rsid w:val="00D248ED"/>
    <w:rsid w:val="00D25D18"/>
    <w:rsid w:val="00D300DF"/>
    <w:rsid w:val="00D364A6"/>
    <w:rsid w:val="00D41B63"/>
    <w:rsid w:val="00D4372D"/>
    <w:rsid w:val="00D44526"/>
    <w:rsid w:val="00D456B4"/>
    <w:rsid w:val="00D579B6"/>
    <w:rsid w:val="00D6049A"/>
    <w:rsid w:val="00D640A0"/>
    <w:rsid w:val="00D679F7"/>
    <w:rsid w:val="00D70F80"/>
    <w:rsid w:val="00D80A08"/>
    <w:rsid w:val="00D85EE5"/>
    <w:rsid w:val="00D90300"/>
    <w:rsid w:val="00D917AF"/>
    <w:rsid w:val="00D92DB0"/>
    <w:rsid w:val="00D95C27"/>
    <w:rsid w:val="00DA0EDF"/>
    <w:rsid w:val="00DA783D"/>
    <w:rsid w:val="00DB1A5D"/>
    <w:rsid w:val="00DB40B9"/>
    <w:rsid w:val="00DB5529"/>
    <w:rsid w:val="00DC2963"/>
    <w:rsid w:val="00DC3531"/>
    <w:rsid w:val="00DC62A0"/>
    <w:rsid w:val="00DD0671"/>
    <w:rsid w:val="00DD67D0"/>
    <w:rsid w:val="00DD6E37"/>
    <w:rsid w:val="00DE1B19"/>
    <w:rsid w:val="00DE3A2D"/>
    <w:rsid w:val="00DE5530"/>
    <w:rsid w:val="00DE6D1C"/>
    <w:rsid w:val="00DF76FD"/>
    <w:rsid w:val="00E01BB5"/>
    <w:rsid w:val="00E03E39"/>
    <w:rsid w:val="00E138ED"/>
    <w:rsid w:val="00E161F8"/>
    <w:rsid w:val="00E22405"/>
    <w:rsid w:val="00E23F5A"/>
    <w:rsid w:val="00E245BE"/>
    <w:rsid w:val="00E25902"/>
    <w:rsid w:val="00E277DF"/>
    <w:rsid w:val="00E3326B"/>
    <w:rsid w:val="00E35519"/>
    <w:rsid w:val="00E35A47"/>
    <w:rsid w:val="00E35C0A"/>
    <w:rsid w:val="00E408FC"/>
    <w:rsid w:val="00E44499"/>
    <w:rsid w:val="00E44D4A"/>
    <w:rsid w:val="00E455AA"/>
    <w:rsid w:val="00E51185"/>
    <w:rsid w:val="00E52270"/>
    <w:rsid w:val="00E6715B"/>
    <w:rsid w:val="00E70D9F"/>
    <w:rsid w:val="00E72834"/>
    <w:rsid w:val="00E72CF5"/>
    <w:rsid w:val="00E814B6"/>
    <w:rsid w:val="00E8671D"/>
    <w:rsid w:val="00E92996"/>
    <w:rsid w:val="00E93912"/>
    <w:rsid w:val="00E964F3"/>
    <w:rsid w:val="00EA11E5"/>
    <w:rsid w:val="00EA4891"/>
    <w:rsid w:val="00EB6904"/>
    <w:rsid w:val="00EB70C8"/>
    <w:rsid w:val="00EC06ED"/>
    <w:rsid w:val="00EC126C"/>
    <w:rsid w:val="00EC58F1"/>
    <w:rsid w:val="00EC6F66"/>
    <w:rsid w:val="00ED0F46"/>
    <w:rsid w:val="00EE0AB6"/>
    <w:rsid w:val="00EE20FB"/>
    <w:rsid w:val="00EE2E9B"/>
    <w:rsid w:val="00EE62A4"/>
    <w:rsid w:val="00EE7A3C"/>
    <w:rsid w:val="00EF2B69"/>
    <w:rsid w:val="00EF37F3"/>
    <w:rsid w:val="00EF5E5A"/>
    <w:rsid w:val="00F01CEF"/>
    <w:rsid w:val="00F031F5"/>
    <w:rsid w:val="00F06FFB"/>
    <w:rsid w:val="00F144B4"/>
    <w:rsid w:val="00F17CFD"/>
    <w:rsid w:val="00F218F5"/>
    <w:rsid w:val="00F22C71"/>
    <w:rsid w:val="00F2470A"/>
    <w:rsid w:val="00F259B6"/>
    <w:rsid w:val="00F33D02"/>
    <w:rsid w:val="00F35B70"/>
    <w:rsid w:val="00F37AE0"/>
    <w:rsid w:val="00F37B61"/>
    <w:rsid w:val="00F40D29"/>
    <w:rsid w:val="00F42B51"/>
    <w:rsid w:val="00F438AA"/>
    <w:rsid w:val="00F444CA"/>
    <w:rsid w:val="00F47576"/>
    <w:rsid w:val="00F64C53"/>
    <w:rsid w:val="00F657E8"/>
    <w:rsid w:val="00F6694A"/>
    <w:rsid w:val="00F7251B"/>
    <w:rsid w:val="00F7662B"/>
    <w:rsid w:val="00F76E92"/>
    <w:rsid w:val="00F76EEA"/>
    <w:rsid w:val="00F86127"/>
    <w:rsid w:val="00F86F18"/>
    <w:rsid w:val="00F87831"/>
    <w:rsid w:val="00F90B0C"/>
    <w:rsid w:val="00F91D68"/>
    <w:rsid w:val="00FA088F"/>
    <w:rsid w:val="00FA24DD"/>
    <w:rsid w:val="00FA2B6F"/>
    <w:rsid w:val="00FA376E"/>
    <w:rsid w:val="00FA56A7"/>
    <w:rsid w:val="00FB6741"/>
    <w:rsid w:val="00FC000A"/>
    <w:rsid w:val="00FC166C"/>
    <w:rsid w:val="00FC2A73"/>
    <w:rsid w:val="00FC6EF8"/>
    <w:rsid w:val="00FD4973"/>
    <w:rsid w:val="00FE0BAF"/>
    <w:rsid w:val="00FE5D07"/>
    <w:rsid w:val="00FE65B4"/>
    <w:rsid w:val="00FE65E8"/>
    <w:rsid w:val="00FF1D5C"/>
    <w:rsid w:val="00FF29CF"/>
    <w:rsid w:val="00FF35AD"/>
    <w:rsid w:val="00FF47B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76FD"/>
    <w:pPr>
      <w:spacing w:after="200" w:line="276" w:lineRule="auto"/>
    </w:pPr>
    <w:rPr>
      <w:rFonts w:cs="Calibri"/>
    </w:rPr>
  </w:style>
  <w:style w:type="paragraph" w:styleId="Heading1">
    <w:name w:val="heading 1"/>
    <w:basedOn w:val="Normal"/>
    <w:link w:val="Heading1Char"/>
    <w:uiPriority w:val="99"/>
    <w:qFormat/>
    <w:rsid w:val="007F7A0F"/>
    <w:pPr>
      <w:spacing w:before="100" w:beforeAutospacing="1" w:after="100" w:afterAutospacing="1" w:line="240" w:lineRule="auto"/>
      <w:outlineLvl w:val="0"/>
    </w:pPr>
    <w:rPr>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F7A0F"/>
    <w:rPr>
      <w:rFonts w:ascii="Times New Roman" w:hAnsi="Times New Roman" w:cs="Times New Roman"/>
      <w:b/>
      <w:bCs/>
      <w:kern w:val="36"/>
      <w:sz w:val="48"/>
      <w:szCs w:val="48"/>
    </w:rPr>
  </w:style>
  <w:style w:type="paragraph" w:styleId="NormalWeb">
    <w:name w:val="Normal (Web)"/>
    <w:basedOn w:val="Normal"/>
    <w:uiPriority w:val="99"/>
    <w:rsid w:val="00FA088F"/>
    <w:pPr>
      <w:spacing w:before="100" w:beforeAutospacing="1" w:after="100" w:afterAutospacing="1" w:line="240" w:lineRule="auto"/>
    </w:pPr>
    <w:rPr>
      <w:sz w:val="24"/>
      <w:szCs w:val="24"/>
    </w:rPr>
  </w:style>
  <w:style w:type="character" w:styleId="Hyperlink">
    <w:name w:val="Hyperlink"/>
    <w:basedOn w:val="DefaultParagraphFont"/>
    <w:uiPriority w:val="99"/>
    <w:semiHidden/>
    <w:rsid w:val="00FA56A7"/>
    <w:rPr>
      <w:color w:val="0000FF"/>
      <w:u w:val="single"/>
    </w:rPr>
  </w:style>
  <w:style w:type="character" w:customStyle="1" w:styleId="apple-converted-space">
    <w:name w:val="apple-converted-space"/>
    <w:basedOn w:val="DefaultParagraphFont"/>
    <w:uiPriority w:val="99"/>
    <w:rsid w:val="00FA56A7"/>
  </w:style>
</w:styles>
</file>

<file path=word/webSettings.xml><?xml version="1.0" encoding="utf-8"?>
<w:webSettings xmlns:r="http://schemas.openxmlformats.org/officeDocument/2006/relationships" xmlns:w="http://schemas.openxmlformats.org/wordprocessingml/2006/main">
  <w:divs>
    <w:div w:id="15985166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dilet.zan.kz/rus/docs/P090001729_"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1737</TotalTime>
  <Pages>2</Pages>
  <Words>510</Words>
  <Characters>2908</Characters>
  <Application>Microsoft Office Outlook</Application>
  <DocSecurity>0</DocSecurity>
  <Lines>0</Lines>
  <Paragraphs>0</Paragraphs>
  <ScaleCrop>false</ScaleCrop>
  <Company>OB</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dc:creator>
  <cp:keywords/>
  <dc:description/>
  <cp:lastModifiedBy>user</cp:lastModifiedBy>
  <cp:revision>303</cp:revision>
  <cp:lastPrinted>2022-01-11T11:04:00Z</cp:lastPrinted>
  <dcterms:created xsi:type="dcterms:W3CDTF">2018-01-05T10:44:00Z</dcterms:created>
  <dcterms:modified xsi:type="dcterms:W3CDTF">2023-03-13T12:12:00Z</dcterms:modified>
</cp:coreProperties>
</file>